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A04B6" w14:textId="77777777" w:rsidR="005B498F" w:rsidRDefault="005B498F" w:rsidP="005B4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FERRES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6A3972E" w14:textId="77777777" w:rsidR="005B498F" w:rsidRDefault="005B498F" w:rsidP="005B4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Blunsdon </w:t>
      </w:r>
      <w:proofErr w:type="spellStart"/>
      <w:proofErr w:type="gramStart"/>
      <w:r>
        <w:rPr>
          <w:rFonts w:ascii="Times New Roman" w:hAnsi="Times New Roman" w:cs="Times New Roman"/>
        </w:rPr>
        <w:t>St.Andrew</w:t>
      </w:r>
      <w:proofErr w:type="spellEnd"/>
      <w:proofErr w:type="gramEnd"/>
      <w:r>
        <w:rPr>
          <w:rFonts w:ascii="Times New Roman" w:hAnsi="Times New Roman" w:cs="Times New Roman"/>
        </w:rPr>
        <w:t>, Wiltshire. Esquire.</w:t>
      </w:r>
    </w:p>
    <w:p w14:paraId="1CEB8A1E" w14:textId="77777777" w:rsidR="005B498F" w:rsidRDefault="005B498F" w:rsidP="005B498F">
      <w:pPr>
        <w:rPr>
          <w:rFonts w:ascii="Times New Roman" w:hAnsi="Times New Roman" w:cs="Times New Roman"/>
        </w:rPr>
      </w:pPr>
    </w:p>
    <w:p w14:paraId="131E628A" w14:textId="77777777" w:rsidR="005B498F" w:rsidRDefault="005B498F" w:rsidP="005B498F">
      <w:pPr>
        <w:rPr>
          <w:rFonts w:ascii="Times New Roman" w:hAnsi="Times New Roman" w:cs="Times New Roman"/>
        </w:rPr>
      </w:pPr>
    </w:p>
    <w:p w14:paraId="0FB7001C" w14:textId="77777777" w:rsidR="005B498F" w:rsidRDefault="005B498F" w:rsidP="005B4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Whyte of London, mercer(q.v.), brought a plaint of debt against him.</w:t>
      </w:r>
    </w:p>
    <w:p w14:paraId="7A8BD995" w14:textId="77777777" w:rsidR="005B498F" w:rsidRDefault="005B498F" w:rsidP="005B4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22717CC" w14:textId="77777777" w:rsidR="005B498F" w:rsidRDefault="005B498F" w:rsidP="005B498F">
      <w:pPr>
        <w:rPr>
          <w:rFonts w:ascii="Times New Roman" w:hAnsi="Times New Roman" w:cs="Times New Roman"/>
        </w:rPr>
      </w:pPr>
    </w:p>
    <w:p w14:paraId="10C8D1E4" w14:textId="77777777" w:rsidR="005B498F" w:rsidRDefault="005B498F" w:rsidP="005B498F">
      <w:pPr>
        <w:rPr>
          <w:rFonts w:ascii="Times New Roman" w:hAnsi="Times New Roman" w:cs="Times New Roman"/>
        </w:rPr>
      </w:pPr>
    </w:p>
    <w:p w14:paraId="0328D712" w14:textId="77777777" w:rsidR="005B498F" w:rsidRDefault="005B498F" w:rsidP="005B49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2FB2BACE" w14:textId="77777777" w:rsidR="006B2F86" w:rsidRPr="00E71FC3" w:rsidRDefault="005B49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21231" w14:textId="77777777" w:rsidR="005B498F" w:rsidRDefault="005B498F" w:rsidP="00E71FC3">
      <w:r>
        <w:separator/>
      </w:r>
    </w:p>
  </w:endnote>
  <w:endnote w:type="continuationSeparator" w:id="0">
    <w:p w14:paraId="31AC725E" w14:textId="77777777" w:rsidR="005B498F" w:rsidRDefault="005B49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F1A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54AF9" w14:textId="77777777" w:rsidR="005B498F" w:rsidRDefault="005B498F" w:rsidP="00E71FC3">
      <w:r>
        <w:separator/>
      </w:r>
    </w:p>
  </w:footnote>
  <w:footnote w:type="continuationSeparator" w:id="0">
    <w:p w14:paraId="337A8F6B" w14:textId="77777777" w:rsidR="005B498F" w:rsidRDefault="005B49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98F"/>
    <w:rsid w:val="001A7C09"/>
    <w:rsid w:val="00577BD5"/>
    <w:rsid w:val="005B498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227B7"/>
  <w15:chartTrackingRefBased/>
  <w15:docId w15:val="{10665EB0-B4D4-43A9-AB58-6B140A26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9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B4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2019-04-28T19:00:00Z</dcterms:created>
  <dcterms:modified xsi:type="dcterms:W3CDTF">2019-04-28T19:01:00Z</dcterms:modified>
</cp:coreProperties>
</file>